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ascii="Arial" w:hAnsi="Arial" w:cs="Arial"/>
          <w:b/>
          <w:caps/>
          <w:sz w:val="28"/>
          <w:szCs w:val="28"/>
        </w:rPr>
        <w:t>MOÇÃO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43F24">
        <w:rPr>
          <w:rFonts w:ascii="Arial" w:hAnsi="Arial" w:cs="Arial"/>
          <w:b/>
          <w:caps/>
          <w:sz w:val="28"/>
          <w:szCs w:val="28"/>
        </w:rPr>
        <w:t>13</w:t>
      </w:r>
      <w:r w:rsidR="00960E31">
        <w:rPr>
          <w:rFonts w:ascii="Arial" w:hAnsi="Arial" w:cs="Arial"/>
          <w:b/>
          <w:caps/>
          <w:sz w:val="28"/>
          <w:szCs w:val="28"/>
        </w:rPr>
        <w:t>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F40680">
        <w:rPr>
          <w:rFonts w:ascii="Arial" w:hAnsi="Arial" w:cs="Arial"/>
          <w:b/>
          <w:caps/>
          <w:sz w:val="28"/>
          <w:szCs w:val="28"/>
        </w:rPr>
        <w:t>21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748EC" w:rsidP="004E723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</w:t>
            </w:r>
            <w:r w:rsidR="004E7233">
              <w:rPr>
                <w:rFonts w:ascii="Arial" w:hAnsi="Arial" w:cs="Arial"/>
                <w:sz w:val="20"/>
                <w:szCs w:val="20"/>
              </w:rPr>
              <w:t xml:space="preserve">ngratulatória ao Padre Jaime Marcelo Maria Gato e equipe pela realização, de 14 a 24 de maio </w:t>
            </w:r>
            <w:proofErr w:type="gramStart"/>
            <w:r w:rsidR="004E7233">
              <w:rPr>
                <w:rFonts w:ascii="Arial" w:hAnsi="Arial" w:cs="Arial"/>
                <w:sz w:val="20"/>
                <w:szCs w:val="20"/>
              </w:rPr>
              <w:t>do corrente</w:t>
            </w:r>
            <w:proofErr w:type="gramEnd"/>
            <w:r w:rsidR="004E7233">
              <w:rPr>
                <w:rFonts w:ascii="Arial" w:hAnsi="Arial" w:cs="Arial"/>
                <w:sz w:val="20"/>
                <w:szCs w:val="20"/>
              </w:rPr>
              <w:t>, da Festa da Padroeira Maria Auxiliadora dos Cristãos</w:t>
            </w:r>
            <w:r w:rsidR="000B79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3F7497" w:rsidRDefault="003F7497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>d</w:t>
      </w:r>
      <w:r w:rsidR="00D961F6">
        <w:rPr>
          <w:rFonts w:ascii="Arial" w:hAnsi="Arial" w:cs="Arial"/>
        </w:rPr>
        <w:t>e</w:t>
      </w:r>
      <w:r w:rsidR="001F1770" w:rsidRPr="001F1770">
        <w:rPr>
          <w:rFonts w:ascii="Arial" w:hAnsi="Arial" w:cs="Arial"/>
        </w:rPr>
        <w:t xml:space="preserve"> </w:t>
      </w:r>
      <w:r w:rsidR="00D961F6" w:rsidRPr="00D961F6">
        <w:rPr>
          <w:rFonts w:ascii="Arial" w:hAnsi="Arial" w:cs="Arial"/>
        </w:rPr>
        <w:t xml:space="preserve">Moção </w:t>
      </w:r>
      <w:r w:rsidR="00A913A5" w:rsidRPr="00A913A5">
        <w:rPr>
          <w:rFonts w:ascii="Arial" w:hAnsi="Arial" w:cs="Arial"/>
        </w:rPr>
        <w:t xml:space="preserve">Congratulatória ao Padre Jaime Marcelo Maria Gato e equipe pela realização, de 14 a 24 de maio </w:t>
      </w:r>
      <w:proofErr w:type="gramStart"/>
      <w:r w:rsidR="00A913A5" w:rsidRPr="00A913A5">
        <w:rPr>
          <w:rFonts w:ascii="Arial" w:hAnsi="Arial" w:cs="Arial"/>
        </w:rPr>
        <w:t>do corrente</w:t>
      </w:r>
      <w:proofErr w:type="gramEnd"/>
      <w:r w:rsidR="00A913A5" w:rsidRPr="00A913A5">
        <w:rPr>
          <w:rFonts w:ascii="Arial" w:hAnsi="Arial" w:cs="Arial"/>
        </w:rPr>
        <w:t>, da Festa da Padroeira Maria Auxiliadora dos Cristãos</w:t>
      </w:r>
      <w:bookmarkStart w:id="0" w:name="_GoBack"/>
      <w:bookmarkEnd w:id="0"/>
      <w:r w:rsidR="00BC6353">
        <w:rPr>
          <w:rFonts w:ascii="Arial" w:hAnsi="Arial" w:cs="Arial"/>
        </w:rPr>
        <w:t>.</w:t>
      </w:r>
    </w:p>
    <w:p w:rsidR="003A77BE" w:rsidRDefault="002213FA" w:rsidP="003F749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3F7497" w:rsidRPr="00BF791A">
        <w:rPr>
          <w:rFonts w:ascii="Arial" w:hAnsi="Arial" w:cs="Arial"/>
        </w:rPr>
        <w:t xml:space="preserve">, </w:t>
      </w:r>
      <w:smartTag w:uri="schemas-houaiss/mini" w:element="verbetes">
        <w:r w:rsidR="003F7497" w:rsidRPr="00BF791A">
          <w:rPr>
            <w:rFonts w:ascii="Arial" w:hAnsi="Arial" w:cs="Arial"/>
          </w:rPr>
          <w:t>respeitosamente</w:t>
        </w:r>
      </w:smartTag>
      <w:r w:rsidR="003F7497" w:rsidRPr="00BF791A">
        <w:rPr>
          <w:rFonts w:ascii="Arial" w:hAnsi="Arial" w:cs="Arial"/>
        </w:rPr>
        <w:t xml:space="preserve"> </w:t>
      </w:r>
      <w:r w:rsidR="003F7497" w:rsidRPr="00BF791A">
        <w:rPr>
          <w:rFonts w:ascii="Arial" w:hAnsi="Arial" w:cs="Arial"/>
          <w:b/>
        </w:rPr>
        <w:t>REQUEREMOS</w:t>
      </w:r>
      <w:r w:rsidR="003F7497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3F7497" w:rsidRPr="00BF791A">
          <w:rPr>
            <w:rFonts w:ascii="Arial" w:hAnsi="Arial" w:cs="Arial"/>
          </w:rPr>
          <w:t>providências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mini" w:element="verbetes">
        <w:r w:rsidR="003F7497" w:rsidRPr="00BF791A">
          <w:rPr>
            <w:rFonts w:ascii="Arial" w:hAnsi="Arial" w:cs="Arial"/>
          </w:rPr>
          <w:t>habituais</w:t>
        </w:r>
      </w:smartTag>
      <w:r w:rsidR="003F7497" w:rsidRPr="00BF791A">
        <w:rPr>
          <w:rFonts w:ascii="Arial" w:hAnsi="Arial" w:cs="Arial"/>
        </w:rPr>
        <w:t xml:space="preserve"> </w:t>
      </w:r>
      <w:smartTag w:uri="schemas-houaiss/acao" w:element="dm">
        <w:r w:rsidR="003F7497" w:rsidRPr="00BF791A">
          <w:rPr>
            <w:rFonts w:ascii="Arial" w:hAnsi="Arial" w:cs="Arial"/>
          </w:rPr>
          <w:t>para</w:t>
        </w:r>
      </w:smartTag>
      <w:r w:rsidR="003F7497" w:rsidRPr="00BF791A">
        <w:rPr>
          <w:rFonts w:ascii="Arial" w:hAnsi="Arial" w:cs="Arial"/>
        </w:rPr>
        <w:t xml:space="preserve"> a </w:t>
      </w:r>
      <w:smartTag w:uri="schemas-houaiss/acao" w:element="dm">
        <w:r w:rsidR="003F7497" w:rsidRPr="00BF791A">
          <w:rPr>
            <w:rFonts w:ascii="Arial" w:hAnsi="Arial" w:cs="Arial"/>
          </w:rPr>
          <w:t>divulgação</w:t>
        </w:r>
      </w:smartTag>
      <w:r w:rsidR="003F7497" w:rsidRPr="00BF791A">
        <w:rPr>
          <w:rFonts w:ascii="Arial" w:hAnsi="Arial" w:cs="Arial"/>
        </w:rPr>
        <w:t xml:space="preserve"> da </w:t>
      </w:r>
      <w:smartTag w:uri="schemas-houaiss/acao" w:element="dm">
        <w:r w:rsidR="003F7497" w:rsidRPr="00BF791A">
          <w:rPr>
            <w:rFonts w:ascii="Arial" w:hAnsi="Arial" w:cs="Arial"/>
          </w:rPr>
          <w:t>presente</w:t>
        </w:r>
      </w:smartTag>
      <w:r w:rsidR="003F7497" w:rsidRPr="00BF791A">
        <w:rPr>
          <w:rFonts w:ascii="Arial" w:hAnsi="Arial" w:cs="Arial"/>
        </w:rPr>
        <w:t xml:space="preserve"> manifestação.</w:t>
      </w:r>
    </w:p>
    <w:p w:rsidR="00496C36" w:rsidRDefault="00496C36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106F15" w:rsidRDefault="003A77B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21FB4">
        <w:rPr>
          <w:rFonts w:ascii="Arial" w:hAnsi="Arial" w:cs="Arial"/>
        </w:rPr>
        <w:t>1</w:t>
      </w:r>
      <w:r w:rsidR="00A913A5">
        <w:rPr>
          <w:rFonts w:ascii="Arial" w:hAnsi="Arial" w:cs="Arial"/>
        </w:rPr>
        <w:t>9</w:t>
      </w:r>
      <w:r w:rsidR="00A87E87" w:rsidRPr="00A87E87">
        <w:rPr>
          <w:rFonts w:ascii="Arial" w:hAnsi="Arial" w:cs="Arial"/>
        </w:rPr>
        <w:t xml:space="preserve"> de </w:t>
      </w:r>
      <w:r w:rsidR="00D21FB4">
        <w:rPr>
          <w:rFonts w:ascii="Arial" w:hAnsi="Arial" w:cs="Arial"/>
        </w:rPr>
        <w:t xml:space="preserve">maio </w:t>
      </w:r>
      <w:r w:rsidR="00AE7FE5">
        <w:rPr>
          <w:rFonts w:ascii="Arial" w:hAnsi="Arial" w:cs="Arial"/>
        </w:rPr>
        <w:t>de 2021</w:t>
      </w:r>
      <w:r w:rsidR="00E85367">
        <w:rPr>
          <w:rFonts w:ascii="Arial" w:hAnsi="Arial" w:cs="Arial"/>
        </w:rPr>
        <w:t>.</w:t>
      </w: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8A469E" w:rsidRDefault="008A469E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85367" w:rsidRDefault="00E85367" w:rsidP="00536AA5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403A" w:rsidRPr="001039B2" w:rsidRDefault="009D403A" w:rsidP="009D403A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1039B2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E85367" w:rsidRDefault="00CE0EE5" w:rsidP="009D403A">
      <w:pPr>
        <w:jc w:val="center"/>
        <w:rPr>
          <w:rFonts w:ascii="Arial" w:hAnsi="Arial" w:cs="Arial"/>
        </w:rPr>
      </w:pPr>
      <w:r w:rsidRPr="001039B2">
        <w:rPr>
          <w:rFonts w:ascii="Arial" w:eastAsia="Calibri" w:hAnsi="Arial" w:cs="Arial"/>
          <w:lang w:eastAsia="en-US"/>
        </w:rPr>
        <w:t>Vereador - D</w:t>
      </w:r>
      <w:r>
        <w:rPr>
          <w:rFonts w:ascii="Arial" w:eastAsia="Calibri" w:hAnsi="Arial" w:cs="Arial"/>
          <w:lang w:eastAsia="en-US"/>
        </w:rPr>
        <w:t>EM</w:t>
      </w:r>
    </w:p>
    <w:sectPr w:rsidR="00E8536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340" w:rsidRDefault="00214340">
      <w:r>
        <w:separator/>
      </w:r>
    </w:p>
  </w:endnote>
  <w:endnote w:type="continuationSeparator" w:id="0">
    <w:p w:rsidR="00214340" w:rsidRDefault="0021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340" w:rsidRDefault="00214340">
      <w:r>
        <w:separator/>
      </w:r>
    </w:p>
  </w:footnote>
  <w:footnote w:type="continuationSeparator" w:id="0">
    <w:p w:rsidR="00214340" w:rsidRDefault="00214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Moção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12B7B">
      <w:rPr>
        <w:rFonts w:ascii="Arial" w:hAnsi="Arial" w:cs="Arial"/>
        <w:b/>
        <w:sz w:val="20"/>
        <w:szCs w:val="20"/>
        <w:u w:val="single"/>
      </w:rPr>
      <w:t>9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85067F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F40680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85067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85067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85067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85067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588"/>
    <w:rsid w:val="00012789"/>
    <w:rsid w:val="00012AC3"/>
    <w:rsid w:val="00024FD3"/>
    <w:rsid w:val="000342D0"/>
    <w:rsid w:val="00046DE8"/>
    <w:rsid w:val="00051167"/>
    <w:rsid w:val="00056288"/>
    <w:rsid w:val="00057A4A"/>
    <w:rsid w:val="00064BF0"/>
    <w:rsid w:val="00065694"/>
    <w:rsid w:val="00075BE6"/>
    <w:rsid w:val="000875A9"/>
    <w:rsid w:val="00090D24"/>
    <w:rsid w:val="00094490"/>
    <w:rsid w:val="000958D5"/>
    <w:rsid w:val="00097CAE"/>
    <w:rsid w:val="000A704A"/>
    <w:rsid w:val="000B792B"/>
    <w:rsid w:val="000C7CFC"/>
    <w:rsid w:val="000D002F"/>
    <w:rsid w:val="000E6552"/>
    <w:rsid w:val="000E762F"/>
    <w:rsid w:val="000F558C"/>
    <w:rsid w:val="000F608D"/>
    <w:rsid w:val="000F6251"/>
    <w:rsid w:val="00106F15"/>
    <w:rsid w:val="00122470"/>
    <w:rsid w:val="00122789"/>
    <w:rsid w:val="00135705"/>
    <w:rsid w:val="001438D1"/>
    <w:rsid w:val="00144FFF"/>
    <w:rsid w:val="0014591F"/>
    <w:rsid w:val="00150EE2"/>
    <w:rsid w:val="00155F44"/>
    <w:rsid w:val="00172E81"/>
    <w:rsid w:val="00172ED4"/>
    <w:rsid w:val="00181CD2"/>
    <w:rsid w:val="00181FA3"/>
    <w:rsid w:val="00190491"/>
    <w:rsid w:val="001A09F2"/>
    <w:rsid w:val="001A119E"/>
    <w:rsid w:val="001B0773"/>
    <w:rsid w:val="001B4124"/>
    <w:rsid w:val="001C6C2B"/>
    <w:rsid w:val="001F13C3"/>
    <w:rsid w:val="001F1770"/>
    <w:rsid w:val="00204ED7"/>
    <w:rsid w:val="00210094"/>
    <w:rsid w:val="00211F35"/>
    <w:rsid w:val="00214340"/>
    <w:rsid w:val="00215EAE"/>
    <w:rsid w:val="0021657C"/>
    <w:rsid w:val="002213FA"/>
    <w:rsid w:val="00230859"/>
    <w:rsid w:val="002328B1"/>
    <w:rsid w:val="00236A42"/>
    <w:rsid w:val="00246C7F"/>
    <w:rsid w:val="00252A22"/>
    <w:rsid w:val="00253C82"/>
    <w:rsid w:val="00266838"/>
    <w:rsid w:val="00284A3F"/>
    <w:rsid w:val="00286EFD"/>
    <w:rsid w:val="0029674B"/>
    <w:rsid w:val="00297190"/>
    <w:rsid w:val="00297F64"/>
    <w:rsid w:val="002A7434"/>
    <w:rsid w:val="002B2702"/>
    <w:rsid w:val="002C4B2B"/>
    <w:rsid w:val="002C5C70"/>
    <w:rsid w:val="002D3D9E"/>
    <w:rsid w:val="002D6EDF"/>
    <w:rsid w:val="002E785E"/>
    <w:rsid w:val="002F02DB"/>
    <w:rsid w:val="0030168E"/>
    <w:rsid w:val="00311031"/>
    <w:rsid w:val="0031219D"/>
    <w:rsid w:val="00317C1A"/>
    <w:rsid w:val="003210F4"/>
    <w:rsid w:val="00323F0F"/>
    <w:rsid w:val="00337A49"/>
    <w:rsid w:val="00347D5E"/>
    <w:rsid w:val="00361C4A"/>
    <w:rsid w:val="003634EA"/>
    <w:rsid w:val="003676A7"/>
    <w:rsid w:val="00377485"/>
    <w:rsid w:val="00380160"/>
    <w:rsid w:val="00381797"/>
    <w:rsid w:val="003835A3"/>
    <w:rsid w:val="003848C4"/>
    <w:rsid w:val="003874B6"/>
    <w:rsid w:val="00393265"/>
    <w:rsid w:val="00397FF3"/>
    <w:rsid w:val="003A5F71"/>
    <w:rsid w:val="003A77BE"/>
    <w:rsid w:val="003B0254"/>
    <w:rsid w:val="003C7AE8"/>
    <w:rsid w:val="003E16F2"/>
    <w:rsid w:val="003E188F"/>
    <w:rsid w:val="003F7497"/>
    <w:rsid w:val="00401BE1"/>
    <w:rsid w:val="0040313A"/>
    <w:rsid w:val="00407621"/>
    <w:rsid w:val="00407A99"/>
    <w:rsid w:val="00412795"/>
    <w:rsid w:val="00415D49"/>
    <w:rsid w:val="00426FC5"/>
    <w:rsid w:val="004326D1"/>
    <w:rsid w:val="004358E6"/>
    <w:rsid w:val="00444815"/>
    <w:rsid w:val="004508EA"/>
    <w:rsid w:val="00451457"/>
    <w:rsid w:val="00455F9C"/>
    <w:rsid w:val="00481719"/>
    <w:rsid w:val="00483B81"/>
    <w:rsid w:val="00487D64"/>
    <w:rsid w:val="00493115"/>
    <w:rsid w:val="00496C36"/>
    <w:rsid w:val="004B7BC7"/>
    <w:rsid w:val="004C2C30"/>
    <w:rsid w:val="004C6C78"/>
    <w:rsid w:val="004E06ED"/>
    <w:rsid w:val="004E22CE"/>
    <w:rsid w:val="004E46DA"/>
    <w:rsid w:val="004E6AD9"/>
    <w:rsid w:val="004E7233"/>
    <w:rsid w:val="004F39E9"/>
    <w:rsid w:val="004F690D"/>
    <w:rsid w:val="004F6A11"/>
    <w:rsid w:val="0050010D"/>
    <w:rsid w:val="00505357"/>
    <w:rsid w:val="00505FD8"/>
    <w:rsid w:val="00512F7F"/>
    <w:rsid w:val="00524669"/>
    <w:rsid w:val="00533862"/>
    <w:rsid w:val="00536AA5"/>
    <w:rsid w:val="00537D3E"/>
    <w:rsid w:val="00542193"/>
    <w:rsid w:val="0054531A"/>
    <w:rsid w:val="00564368"/>
    <w:rsid w:val="00573C65"/>
    <w:rsid w:val="0058109A"/>
    <w:rsid w:val="005868AE"/>
    <w:rsid w:val="00586F8F"/>
    <w:rsid w:val="00592702"/>
    <w:rsid w:val="005A01D0"/>
    <w:rsid w:val="005A03FA"/>
    <w:rsid w:val="005A5869"/>
    <w:rsid w:val="005B3D21"/>
    <w:rsid w:val="005C3938"/>
    <w:rsid w:val="005C6458"/>
    <w:rsid w:val="005D702D"/>
    <w:rsid w:val="005E138D"/>
    <w:rsid w:val="005E55F7"/>
    <w:rsid w:val="00602CB7"/>
    <w:rsid w:val="0061513F"/>
    <w:rsid w:val="00624472"/>
    <w:rsid w:val="00641213"/>
    <w:rsid w:val="006426AE"/>
    <w:rsid w:val="00642C84"/>
    <w:rsid w:val="0065137B"/>
    <w:rsid w:val="0065576C"/>
    <w:rsid w:val="00661CC9"/>
    <w:rsid w:val="0066470B"/>
    <w:rsid w:val="00672146"/>
    <w:rsid w:val="00674F7D"/>
    <w:rsid w:val="00681021"/>
    <w:rsid w:val="00681FB6"/>
    <w:rsid w:val="00682E6E"/>
    <w:rsid w:val="00683314"/>
    <w:rsid w:val="00691CF5"/>
    <w:rsid w:val="0069312F"/>
    <w:rsid w:val="006A370D"/>
    <w:rsid w:val="006B0B8E"/>
    <w:rsid w:val="006C59BC"/>
    <w:rsid w:val="006D208A"/>
    <w:rsid w:val="006D6F7D"/>
    <w:rsid w:val="006E54EF"/>
    <w:rsid w:val="006E7E66"/>
    <w:rsid w:val="006F4E64"/>
    <w:rsid w:val="006F7B0A"/>
    <w:rsid w:val="00702352"/>
    <w:rsid w:val="00705EB6"/>
    <w:rsid w:val="00714207"/>
    <w:rsid w:val="00715F74"/>
    <w:rsid w:val="00725E66"/>
    <w:rsid w:val="00727CDB"/>
    <w:rsid w:val="0073407F"/>
    <w:rsid w:val="00734127"/>
    <w:rsid w:val="007363D4"/>
    <w:rsid w:val="00740B41"/>
    <w:rsid w:val="00760557"/>
    <w:rsid w:val="00775A1B"/>
    <w:rsid w:val="00783671"/>
    <w:rsid w:val="007838DC"/>
    <w:rsid w:val="00790911"/>
    <w:rsid w:val="00794A26"/>
    <w:rsid w:val="007C5259"/>
    <w:rsid w:val="007D39FD"/>
    <w:rsid w:val="007E294A"/>
    <w:rsid w:val="007E3F69"/>
    <w:rsid w:val="007F75CA"/>
    <w:rsid w:val="0080091F"/>
    <w:rsid w:val="0080197E"/>
    <w:rsid w:val="00820C13"/>
    <w:rsid w:val="00824AFE"/>
    <w:rsid w:val="00832248"/>
    <w:rsid w:val="00833E7C"/>
    <w:rsid w:val="008360C5"/>
    <w:rsid w:val="00837672"/>
    <w:rsid w:val="008474F2"/>
    <w:rsid w:val="0085067F"/>
    <w:rsid w:val="00855BD7"/>
    <w:rsid w:val="008604FF"/>
    <w:rsid w:val="0086083E"/>
    <w:rsid w:val="00865A39"/>
    <w:rsid w:val="00870972"/>
    <w:rsid w:val="00877E50"/>
    <w:rsid w:val="00890734"/>
    <w:rsid w:val="008909A4"/>
    <w:rsid w:val="00893764"/>
    <w:rsid w:val="00894123"/>
    <w:rsid w:val="008A0EB2"/>
    <w:rsid w:val="008A469E"/>
    <w:rsid w:val="008C33AB"/>
    <w:rsid w:val="008D56B1"/>
    <w:rsid w:val="008D79EC"/>
    <w:rsid w:val="008E1862"/>
    <w:rsid w:val="008E3874"/>
    <w:rsid w:val="00903BCE"/>
    <w:rsid w:val="00922964"/>
    <w:rsid w:val="0092711F"/>
    <w:rsid w:val="009310A9"/>
    <w:rsid w:val="00943532"/>
    <w:rsid w:val="00946871"/>
    <w:rsid w:val="00960E31"/>
    <w:rsid w:val="00963778"/>
    <w:rsid w:val="00967131"/>
    <w:rsid w:val="0097565A"/>
    <w:rsid w:val="009768E6"/>
    <w:rsid w:val="00977CFB"/>
    <w:rsid w:val="009A00B3"/>
    <w:rsid w:val="009A2A49"/>
    <w:rsid w:val="009A2ABD"/>
    <w:rsid w:val="009B207E"/>
    <w:rsid w:val="009B32F8"/>
    <w:rsid w:val="009C520C"/>
    <w:rsid w:val="009D0F6E"/>
    <w:rsid w:val="009D18A5"/>
    <w:rsid w:val="009D403A"/>
    <w:rsid w:val="009D50D4"/>
    <w:rsid w:val="009D512F"/>
    <w:rsid w:val="009D6477"/>
    <w:rsid w:val="009E1F05"/>
    <w:rsid w:val="009E6B3F"/>
    <w:rsid w:val="00A04574"/>
    <w:rsid w:val="00A06194"/>
    <w:rsid w:val="00A07FB9"/>
    <w:rsid w:val="00A16DC7"/>
    <w:rsid w:val="00A2000B"/>
    <w:rsid w:val="00A21585"/>
    <w:rsid w:val="00A21A8C"/>
    <w:rsid w:val="00A31A28"/>
    <w:rsid w:val="00A349F1"/>
    <w:rsid w:val="00A40433"/>
    <w:rsid w:val="00A46B01"/>
    <w:rsid w:val="00A47499"/>
    <w:rsid w:val="00A60BE1"/>
    <w:rsid w:val="00A64A9A"/>
    <w:rsid w:val="00A73B3A"/>
    <w:rsid w:val="00A745A9"/>
    <w:rsid w:val="00A75206"/>
    <w:rsid w:val="00A87E87"/>
    <w:rsid w:val="00A913A5"/>
    <w:rsid w:val="00A92CB9"/>
    <w:rsid w:val="00AC04C0"/>
    <w:rsid w:val="00AC24F9"/>
    <w:rsid w:val="00AC712C"/>
    <w:rsid w:val="00AD6B47"/>
    <w:rsid w:val="00AE3FED"/>
    <w:rsid w:val="00AE7FE5"/>
    <w:rsid w:val="00B06F4A"/>
    <w:rsid w:val="00B07BD4"/>
    <w:rsid w:val="00B10E9F"/>
    <w:rsid w:val="00B22A23"/>
    <w:rsid w:val="00B235B5"/>
    <w:rsid w:val="00B27A8E"/>
    <w:rsid w:val="00B35A15"/>
    <w:rsid w:val="00B43F24"/>
    <w:rsid w:val="00B4567B"/>
    <w:rsid w:val="00B46875"/>
    <w:rsid w:val="00B57E0F"/>
    <w:rsid w:val="00B64A5C"/>
    <w:rsid w:val="00B734E6"/>
    <w:rsid w:val="00B748EC"/>
    <w:rsid w:val="00B75CEF"/>
    <w:rsid w:val="00BA1565"/>
    <w:rsid w:val="00BA3F16"/>
    <w:rsid w:val="00BB3F3E"/>
    <w:rsid w:val="00BC0556"/>
    <w:rsid w:val="00BC0FE3"/>
    <w:rsid w:val="00BC44DF"/>
    <w:rsid w:val="00BC6353"/>
    <w:rsid w:val="00BD1F36"/>
    <w:rsid w:val="00BD3C47"/>
    <w:rsid w:val="00BE1B39"/>
    <w:rsid w:val="00BF791A"/>
    <w:rsid w:val="00C06926"/>
    <w:rsid w:val="00C06BEA"/>
    <w:rsid w:val="00C12B7B"/>
    <w:rsid w:val="00C13FAF"/>
    <w:rsid w:val="00C23B44"/>
    <w:rsid w:val="00C36E68"/>
    <w:rsid w:val="00C40A1A"/>
    <w:rsid w:val="00C42806"/>
    <w:rsid w:val="00C44D39"/>
    <w:rsid w:val="00C45509"/>
    <w:rsid w:val="00C45ED3"/>
    <w:rsid w:val="00C52D38"/>
    <w:rsid w:val="00C66731"/>
    <w:rsid w:val="00C716D1"/>
    <w:rsid w:val="00C71D34"/>
    <w:rsid w:val="00C76263"/>
    <w:rsid w:val="00C96DE4"/>
    <w:rsid w:val="00CA759E"/>
    <w:rsid w:val="00CB2BAB"/>
    <w:rsid w:val="00CC0EA7"/>
    <w:rsid w:val="00CC728E"/>
    <w:rsid w:val="00CE0EE5"/>
    <w:rsid w:val="00CF31DE"/>
    <w:rsid w:val="00D14EB1"/>
    <w:rsid w:val="00D16CA1"/>
    <w:rsid w:val="00D2072E"/>
    <w:rsid w:val="00D218BD"/>
    <w:rsid w:val="00D21FB4"/>
    <w:rsid w:val="00D233C7"/>
    <w:rsid w:val="00D312ED"/>
    <w:rsid w:val="00D33D87"/>
    <w:rsid w:val="00D349AD"/>
    <w:rsid w:val="00D45D84"/>
    <w:rsid w:val="00D507D5"/>
    <w:rsid w:val="00D5430F"/>
    <w:rsid w:val="00D564F1"/>
    <w:rsid w:val="00D63C26"/>
    <w:rsid w:val="00D64A67"/>
    <w:rsid w:val="00D67711"/>
    <w:rsid w:val="00D70009"/>
    <w:rsid w:val="00D705A0"/>
    <w:rsid w:val="00D8365B"/>
    <w:rsid w:val="00D961F6"/>
    <w:rsid w:val="00DA737E"/>
    <w:rsid w:val="00DB23E5"/>
    <w:rsid w:val="00DB48F6"/>
    <w:rsid w:val="00DC1258"/>
    <w:rsid w:val="00DD55CA"/>
    <w:rsid w:val="00DE50DD"/>
    <w:rsid w:val="00E0249F"/>
    <w:rsid w:val="00E0424E"/>
    <w:rsid w:val="00E06811"/>
    <w:rsid w:val="00E07978"/>
    <w:rsid w:val="00E11F92"/>
    <w:rsid w:val="00E134B2"/>
    <w:rsid w:val="00E14F37"/>
    <w:rsid w:val="00E170D3"/>
    <w:rsid w:val="00E23188"/>
    <w:rsid w:val="00E3022D"/>
    <w:rsid w:val="00E33C63"/>
    <w:rsid w:val="00E350EB"/>
    <w:rsid w:val="00E35AB5"/>
    <w:rsid w:val="00E479F7"/>
    <w:rsid w:val="00E50F69"/>
    <w:rsid w:val="00E5187A"/>
    <w:rsid w:val="00E57F3D"/>
    <w:rsid w:val="00E66CFD"/>
    <w:rsid w:val="00E6746C"/>
    <w:rsid w:val="00E721EC"/>
    <w:rsid w:val="00E72624"/>
    <w:rsid w:val="00E76A04"/>
    <w:rsid w:val="00E85367"/>
    <w:rsid w:val="00E86C30"/>
    <w:rsid w:val="00E90791"/>
    <w:rsid w:val="00E90C30"/>
    <w:rsid w:val="00E91DEB"/>
    <w:rsid w:val="00E96331"/>
    <w:rsid w:val="00EB04D6"/>
    <w:rsid w:val="00EB78D2"/>
    <w:rsid w:val="00EC3ED0"/>
    <w:rsid w:val="00ED2065"/>
    <w:rsid w:val="00EE06BD"/>
    <w:rsid w:val="00F02F45"/>
    <w:rsid w:val="00F11322"/>
    <w:rsid w:val="00F165AD"/>
    <w:rsid w:val="00F20AC6"/>
    <w:rsid w:val="00F25FDE"/>
    <w:rsid w:val="00F27895"/>
    <w:rsid w:val="00F40680"/>
    <w:rsid w:val="00F420E5"/>
    <w:rsid w:val="00F446DA"/>
    <w:rsid w:val="00F5150F"/>
    <w:rsid w:val="00F65C85"/>
    <w:rsid w:val="00F73DA3"/>
    <w:rsid w:val="00F829DB"/>
    <w:rsid w:val="00FA3CFC"/>
    <w:rsid w:val="00FA50D7"/>
    <w:rsid w:val="00FB00FA"/>
    <w:rsid w:val="00FB6E38"/>
    <w:rsid w:val="00FC1C13"/>
    <w:rsid w:val="00FC5DB6"/>
    <w:rsid w:val="00FE21E9"/>
    <w:rsid w:val="00FE28F8"/>
    <w:rsid w:val="00FE3B6B"/>
    <w:rsid w:val="00FE7C98"/>
    <w:rsid w:val="00FF12E9"/>
    <w:rsid w:val="00FF6FF1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63AB7-58A3-44A3-A625-C8425F43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3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18</cp:revision>
  <cp:lastPrinted>2021-02-03T12:50:00Z</cp:lastPrinted>
  <dcterms:created xsi:type="dcterms:W3CDTF">2021-05-18T11:39:00Z</dcterms:created>
  <dcterms:modified xsi:type="dcterms:W3CDTF">2021-05-18T11:42:00Z</dcterms:modified>
</cp:coreProperties>
</file>